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0929CD0"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r w:rsidR="00924DBD" w:rsidRPr="00924DBD">
        <w:rPr>
          <w:bCs/>
          <w:noProof w:val="0"/>
          <w:sz w:val="24"/>
          <w:szCs w:val="24"/>
        </w:rPr>
        <w:t>R2-1900615</w:t>
      </w:r>
    </w:p>
    <w:p w14:paraId="231362B2" w14:textId="3A16D202" w:rsidR="00CD4C7B" w:rsidRPr="00F9284C" w:rsidRDefault="00465587">
      <w:pPr>
        <w:pStyle w:val="Header"/>
        <w:tabs>
          <w:tab w:val="right" w:pos="9639"/>
        </w:tabs>
        <w:rPr>
          <w:rFonts w:eastAsia="SimSun"/>
          <w:sz w:val="24"/>
          <w:szCs w:val="24"/>
          <w:lang w:eastAsia="zh-CN"/>
        </w:rPr>
      </w:pPr>
      <w:r w:rsidRPr="00BF1B1C">
        <w:rPr>
          <w:rFonts w:eastAsia="SimSun"/>
          <w:sz w:val="24"/>
          <w:szCs w:val="24"/>
          <w:lang w:eastAsia="zh-CN"/>
        </w:rPr>
        <w:t>At</w:t>
      </w:r>
      <w:r w:rsidRPr="00F9284C">
        <w:rPr>
          <w:rFonts w:eastAsia="SimSun"/>
          <w:sz w:val="24"/>
          <w:szCs w:val="24"/>
          <w:lang w:eastAsia="zh-CN"/>
        </w:rPr>
        <w:t>hens, Greece, 25 Feb - 01 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6E5B43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F1B30">
        <w:rPr>
          <w:rFonts w:cs="Arial"/>
          <w:b/>
          <w:bCs/>
          <w:sz w:val="24"/>
          <w:lang w:eastAsia="ja-JP"/>
        </w:rPr>
        <w:t>1</w:t>
      </w:r>
      <w:r w:rsidR="00D13605">
        <w:rPr>
          <w:rFonts w:cs="Arial"/>
          <w:b/>
          <w:bCs/>
          <w:sz w:val="24"/>
          <w:lang w:eastAsia="ja-JP"/>
        </w:rPr>
        <w:t>2</w:t>
      </w:r>
      <w:r w:rsidR="00CF1B30">
        <w:rPr>
          <w:rFonts w:cs="Arial"/>
          <w:b/>
          <w:bCs/>
          <w:sz w:val="24"/>
          <w:lang w:eastAsia="ja-JP"/>
        </w:rPr>
        <w:t>.</w:t>
      </w:r>
      <w:r w:rsidR="00D13605">
        <w:rPr>
          <w:rFonts w:cs="Arial"/>
          <w:b/>
          <w:bCs/>
          <w:sz w:val="24"/>
          <w:lang w:eastAsia="ja-JP"/>
        </w:rPr>
        <w:t>3.3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1AE96C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339D8">
        <w:rPr>
          <w:rFonts w:ascii="Arial" w:hAnsi="Arial" w:cs="Arial"/>
          <w:b/>
          <w:bCs/>
          <w:sz w:val="24"/>
        </w:rPr>
        <w:t>Optimizations for Conditional Handover</w:t>
      </w:r>
      <w:r w:rsidR="00BF1B1C">
        <w:rPr>
          <w:rFonts w:ascii="Arial" w:hAnsi="Arial" w:cs="Arial"/>
          <w:b/>
          <w:bCs/>
          <w:sz w:val="24"/>
        </w:rPr>
        <w:t xml:space="preserve"> in E-UTRAN</w:t>
      </w:r>
    </w:p>
    <w:p w14:paraId="3AC3A0B1" w14:textId="3857CC0C"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13605">
        <w:rPr>
          <w:rFonts w:ascii="Arial" w:hAnsi="Arial" w:cs="Arial"/>
          <w:b/>
          <w:bCs/>
          <w:sz w:val="24"/>
        </w:rPr>
        <w:t>LTE_feMob</w:t>
      </w:r>
      <w:r w:rsidR="00F9284C">
        <w:rPr>
          <w:rFonts w:ascii="Arial" w:hAnsi="Arial" w:cs="Arial"/>
          <w:b/>
          <w:bCs/>
          <w:sz w:val="24"/>
        </w:rPr>
        <w:t>-Core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458DC">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59CA6A6" w14:textId="04C484E3" w:rsidR="00B71493" w:rsidRDefault="00B71493" w:rsidP="002D694C">
      <w:r w:rsidRPr="00B71493">
        <w:t xml:space="preserve">In </w:t>
      </w:r>
      <w:r w:rsidR="00F9284C">
        <w:fldChar w:fldCharType="begin"/>
      </w:r>
      <w:r w:rsidR="00F9284C">
        <w:instrText xml:space="preserve"> REF _Ref874297 \r \h </w:instrText>
      </w:r>
      <w:r w:rsidR="00F9284C">
        <w:fldChar w:fldCharType="separate"/>
      </w:r>
      <w:r w:rsidR="00F9284C">
        <w:t>[1]</w:t>
      </w:r>
      <w:r w:rsidR="00F9284C">
        <w:fldChar w:fldCharType="end"/>
      </w:r>
      <w:r>
        <w:t xml:space="preserve"> several companies are proposing a common baseline for the conditional handover.</w:t>
      </w:r>
      <w:r w:rsidR="000E13AB">
        <w:t xml:space="preserve"> In this </w:t>
      </w:r>
      <w:r w:rsidR="00D42FAF">
        <w:t>contribution, we discuss possible optimization for further extension of the baseline solution.</w:t>
      </w:r>
    </w:p>
    <w:p w14:paraId="2A51F52E" w14:textId="2279BE61" w:rsidR="00B71493" w:rsidRDefault="00B71493" w:rsidP="00B71493">
      <w:pPr>
        <w:pStyle w:val="Heading1"/>
      </w:pPr>
      <w:r>
        <w:t>2</w:t>
      </w:r>
      <w:r w:rsidRPr="006E13D1">
        <w:tab/>
      </w:r>
      <w:r w:rsidR="00D42FAF">
        <w:t>Optimizations</w:t>
      </w:r>
    </w:p>
    <w:p w14:paraId="0526CA36" w14:textId="1DA35EE1" w:rsidR="00095856" w:rsidRDefault="00D52750" w:rsidP="00095856">
      <w:pPr>
        <w:pStyle w:val="Heading2"/>
      </w:pPr>
      <w:r>
        <w:t>2</w:t>
      </w:r>
      <w:r w:rsidR="00095856">
        <w:t>.</w:t>
      </w:r>
      <w:r w:rsidR="00D13605">
        <w:t>1</w:t>
      </w:r>
      <w:r w:rsidR="00095856">
        <w:tab/>
        <w:t>Bye Messages</w:t>
      </w:r>
    </w:p>
    <w:p w14:paraId="3C28200E" w14:textId="407F28F1" w:rsidR="00095856" w:rsidRDefault="00095856" w:rsidP="00095856">
      <w:pPr>
        <w:jc w:val="both"/>
      </w:pPr>
      <w:r>
        <w:t xml:space="preserve">It has been proposed that the UE sends a short “bye” message to the source cell, when the condition expires, right before the UE accesses the target cell. On one hand, this may significantly help the source cell, e.g. to start data forwarding at the right point in time, or to stop the transmission to the UE. On the other hand, such </w:t>
      </w:r>
      <w:r w:rsidR="00E13FDB">
        <w:t xml:space="preserve">a </w:t>
      </w:r>
      <w:r>
        <w:t xml:space="preserve">“bye” message will have a significant probability of failed reception, since it is done when the UE is already safely inside the target cell; strictly spoken it violates the basic principle of CHO: to temporally separate the RRC procedures in the source cell (HO Command) and the procedures in the target cell (RACH). In other words, we cannot rely on receiving the “bye” message, we always </w:t>
      </w:r>
      <w:proofErr w:type="gramStart"/>
      <w:r>
        <w:t>have to</w:t>
      </w:r>
      <w:proofErr w:type="gramEnd"/>
      <w:r>
        <w:t xml:space="preserve"> consider that this may be rarely received. This fact makes the introduced simplification less valuable.</w:t>
      </w:r>
    </w:p>
    <w:p w14:paraId="36A2075D" w14:textId="759B1897" w:rsidR="00D13605" w:rsidRDefault="00095856" w:rsidP="00095856">
      <w:pPr>
        <w:jc w:val="both"/>
        <w:rPr>
          <w:b/>
        </w:rPr>
      </w:pPr>
      <w:r>
        <w:rPr>
          <w:b/>
        </w:rPr>
        <w:t xml:space="preserve">Observation </w:t>
      </w:r>
      <w:r w:rsidR="00D52750">
        <w:rPr>
          <w:b/>
        </w:rPr>
        <w:t>1</w:t>
      </w:r>
      <w:r>
        <w:rPr>
          <w:b/>
        </w:rPr>
        <w:t xml:space="preserve">: </w:t>
      </w:r>
      <w:r w:rsidR="007B5E0D">
        <w:rPr>
          <w:b/>
        </w:rPr>
        <w:t>A</w:t>
      </w:r>
      <w:r w:rsidR="00D52750">
        <w:rPr>
          <w:b/>
        </w:rPr>
        <w:t xml:space="preserve"> </w:t>
      </w:r>
      <w:r w:rsidR="007B5E0D">
        <w:rPr>
          <w:b/>
        </w:rPr>
        <w:t>“b</w:t>
      </w:r>
      <w:r w:rsidR="00D52750">
        <w:rPr>
          <w:b/>
        </w:rPr>
        <w:t>ye</w:t>
      </w:r>
      <w:r w:rsidR="007B5E0D">
        <w:rPr>
          <w:b/>
        </w:rPr>
        <w:t>”</w:t>
      </w:r>
      <w:r w:rsidR="00D52750">
        <w:rPr>
          <w:b/>
        </w:rPr>
        <w:t xml:space="preserve"> message can help the source cell to </w:t>
      </w:r>
      <w:r w:rsidR="007B5E0D">
        <w:rPr>
          <w:b/>
        </w:rPr>
        <w:t xml:space="preserve">stop transmission and </w:t>
      </w:r>
      <w:r w:rsidR="00D52750">
        <w:rPr>
          <w:b/>
        </w:rPr>
        <w:t>start packet forwarding exactly when needed</w:t>
      </w:r>
      <w:r w:rsidR="00F9284C">
        <w:rPr>
          <w:b/>
        </w:rPr>
        <w:t>.</w:t>
      </w:r>
    </w:p>
    <w:p w14:paraId="3FAD2032" w14:textId="5F6660C4" w:rsidR="00D13605" w:rsidRDefault="00D13605" w:rsidP="00095856">
      <w:pPr>
        <w:jc w:val="both"/>
        <w:rPr>
          <w:b/>
        </w:rPr>
      </w:pPr>
      <w:r>
        <w:rPr>
          <w:b/>
        </w:rPr>
        <w:t>Observation 2:</w:t>
      </w:r>
      <w:r w:rsidR="0042406B">
        <w:rPr>
          <w:b/>
        </w:rPr>
        <w:t xml:space="preserve"> </w:t>
      </w:r>
      <w:r>
        <w:rPr>
          <w:b/>
        </w:rPr>
        <w:t xml:space="preserve">A </w:t>
      </w:r>
      <w:r w:rsidR="00D52750">
        <w:rPr>
          <w:b/>
        </w:rPr>
        <w:t>significant failure probability</w:t>
      </w:r>
      <w:r>
        <w:rPr>
          <w:b/>
        </w:rPr>
        <w:t xml:space="preserve"> is inherent to </w:t>
      </w:r>
      <w:r w:rsidR="00F9284C">
        <w:rPr>
          <w:b/>
        </w:rPr>
        <w:t>“</w:t>
      </w:r>
      <w:r>
        <w:rPr>
          <w:b/>
        </w:rPr>
        <w:t>bye</w:t>
      </w:r>
      <w:r w:rsidR="00F9284C">
        <w:rPr>
          <w:b/>
        </w:rPr>
        <w:t>”</w:t>
      </w:r>
      <w:r>
        <w:rPr>
          <w:b/>
        </w:rPr>
        <w:t xml:space="preserve"> message</w:t>
      </w:r>
      <w:r w:rsidR="00095856">
        <w:rPr>
          <w:b/>
        </w:rPr>
        <w:t xml:space="preserve"> </w:t>
      </w:r>
      <w:r w:rsidR="00D52750">
        <w:rPr>
          <w:b/>
        </w:rPr>
        <w:t xml:space="preserve">and thus </w:t>
      </w:r>
      <w:r w:rsidR="007B5E0D">
        <w:rPr>
          <w:b/>
        </w:rPr>
        <w:t>the source cell</w:t>
      </w:r>
      <w:r w:rsidR="00D52750">
        <w:rPr>
          <w:b/>
        </w:rPr>
        <w:t xml:space="preserve"> cannot rely on receiving it.</w:t>
      </w:r>
      <w:r w:rsidR="007B5E0D">
        <w:rPr>
          <w:b/>
        </w:rPr>
        <w:t xml:space="preserve"> </w:t>
      </w:r>
    </w:p>
    <w:p w14:paraId="6A6299E4" w14:textId="55F52BCF" w:rsidR="00095856" w:rsidRDefault="00D13605" w:rsidP="00095856">
      <w:pPr>
        <w:jc w:val="both"/>
        <w:rPr>
          <w:b/>
        </w:rPr>
      </w:pPr>
      <w:r>
        <w:rPr>
          <w:b/>
        </w:rPr>
        <w:t>Proposal 1:</w:t>
      </w:r>
      <w:r w:rsidR="0042406B">
        <w:rPr>
          <w:b/>
        </w:rPr>
        <w:t xml:space="preserve"> </w:t>
      </w:r>
      <w:r w:rsidR="007B5E0D">
        <w:rPr>
          <w:b/>
        </w:rPr>
        <w:t xml:space="preserve">“bye” message </w:t>
      </w:r>
      <w:r>
        <w:rPr>
          <w:b/>
        </w:rPr>
        <w:t xml:space="preserve">is </w:t>
      </w:r>
      <w:r w:rsidR="007B5E0D">
        <w:rPr>
          <w:b/>
        </w:rPr>
        <w:t>considered as a useful improvement, but not as a baseline</w:t>
      </w:r>
      <w:r>
        <w:rPr>
          <w:b/>
        </w:rPr>
        <w:t xml:space="preserve"> CHO</w:t>
      </w:r>
      <w:r w:rsidR="007B5E0D">
        <w:rPr>
          <w:b/>
        </w:rPr>
        <w:t xml:space="preserve"> procedure.</w:t>
      </w:r>
    </w:p>
    <w:p w14:paraId="63B6B3BE" w14:textId="1F7BB269" w:rsidR="00095856" w:rsidRDefault="00D52750" w:rsidP="00095856">
      <w:pPr>
        <w:pStyle w:val="Heading2"/>
      </w:pPr>
      <w:r>
        <w:t>2</w:t>
      </w:r>
      <w:r w:rsidR="00095856">
        <w:t>.</w:t>
      </w:r>
      <w:r w:rsidR="00BB288F">
        <w:t>2</w:t>
      </w:r>
      <w:r w:rsidR="00095856">
        <w:tab/>
        <w:t>Compatibility with close to 0ms interruption</w:t>
      </w:r>
    </w:p>
    <w:p w14:paraId="731A59C9" w14:textId="022AAEF1" w:rsidR="00095856" w:rsidRDefault="00095856" w:rsidP="00095856">
      <w:pPr>
        <w:jc w:val="both"/>
      </w:pPr>
      <w:r>
        <w:t>The CHO itself will not improve the interruption time of a successful handover. In some cases, if not configured appropriately, it may even increase the interruption, e.g. if the execution threshold is done too late. Note that such a setting might still be good for robustness (it guarantees that the target is stable) but might be harmful for interruption.</w:t>
      </w:r>
    </w:p>
    <w:p w14:paraId="54F36516" w14:textId="2ABE1BDB" w:rsidR="00095856" w:rsidRDefault="00095856" w:rsidP="00095856">
      <w:pPr>
        <w:jc w:val="both"/>
      </w:pPr>
      <w:r>
        <w:t>Hence, if we want to have robustness and close to 0ms interruption</w:t>
      </w:r>
      <w:r w:rsidR="003339D8">
        <w:t xml:space="preserve"> at the same time</w:t>
      </w:r>
      <w:r>
        <w:t xml:space="preserve">, we </w:t>
      </w:r>
      <w:proofErr w:type="gramStart"/>
      <w:r>
        <w:t>have to</w:t>
      </w:r>
      <w:proofErr w:type="gramEnd"/>
      <w:r>
        <w:t xml:space="preserve"> consider the compatibility of both solutions.</w:t>
      </w:r>
    </w:p>
    <w:p w14:paraId="2F94DEAC" w14:textId="6778235C" w:rsidR="007B5E0D" w:rsidRPr="007B5E0D" w:rsidRDefault="007B5E0D" w:rsidP="00095856">
      <w:pPr>
        <w:jc w:val="both"/>
        <w:rPr>
          <w:b/>
        </w:rPr>
      </w:pPr>
      <w:r>
        <w:rPr>
          <w:b/>
        </w:rPr>
        <w:t xml:space="preserve">Observation </w:t>
      </w:r>
      <w:r w:rsidR="00BB288F">
        <w:rPr>
          <w:b/>
        </w:rPr>
        <w:t>3</w:t>
      </w:r>
      <w:r>
        <w:rPr>
          <w:b/>
        </w:rPr>
        <w:t>: Compatibility with the solutions minimizing the user data interruption shall be guaranteed once the baseline operation has been clarified.</w:t>
      </w:r>
    </w:p>
    <w:p w14:paraId="1879DA95" w14:textId="06F169A0" w:rsidR="00095856" w:rsidRDefault="00D52750" w:rsidP="00095856">
      <w:pPr>
        <w:pStyle w:val="Heading2"/>
      </w:pPr>
      <w:r>
        <w:t>2</w:t>
      </w:r>
      <w:r w:rsidR="00095856">
        <w:t>.</w:t>
      </w:r>
      <w:r w:rsidR="00BB288F">
        <w:t>3</w:t>
      </w:r>
      <w:r w:rsidR="00095856">
        <w:tab/>
        <w:t>Improved handling of T310</w:t>
      </w:r>
    </w:p>
    <w:p w14:paraId="15C33496" w14:textId="766DD37F" w:rsidR="00095856" w:rsidRDefault="00095856" w:rsidP="00095856">
      <w:pPr>
        <w:jc w:val="both"/>
      </w:pPr>
      <w:r>
        <w:t>With CHO, it may happen that T310 is started (or even expires) although the UE has been properly configured for target</w:t>
      </w:r>
      <w:r w:rsidR="00BB288F">
        <w:t xml:space="preserve"> candidate</w:t>
      </w:r>
      <w:r>
        <w:t xml:space="preserve"> cell</w:t>
      </w:r>
      <w:r w:rsidR="00BB288F">
        <w:t>s</w:t>
      </w:r>
      <w:r>
        <w:t xml:space="preserve">. This happens when the execution condition is configured late. Allowing T310 to </w:t>
      </w:r>
      <w:r w:rsidR="007B5E0D">
        <w:t>be started</w:t>
      </w:r>
      <w:r>
        <w:t>, or even declaring an RLF seems suboptimal in the presence of a configured target</w:t>
      </w:r>
      <w:r w:rsidR="00BB288F">
        <w:t xml:space="preserve"> cell or cells</w:t>
      </w:r>
      <w:r>
        <w:t xml:space="preserve">. Instead, slight modifications of the baseline behaviour may be helpful, e.g. accessing the target cell although the execution condition has not triggered (instead of </w:t>
      </w:r>
      <w:r w:rsidR="007B5E0D">
        <w:t xml:space="preserve">starting T310 or </w:t>
      </w:r>
      <w:r>
        <w:t xml:space="preserve">initiating RRC connection re-establishment after detecting an RLF). </w:t>
      </w:r>
    </w:p>
    <w:p w14:paraId="7CC529A4" w14:textId="6E57AE10" w:rsidR="00095856" w:rsidRDefault="00095856" w:rsidP="00095856">
      <w:pPr>
        <w:jc w:val="both"/>
        <w:rPr>
          <w:b/>
        </w:rPr>
      </w:pPr>
      <w:r>
        <w:rPr>
          <w:b/>
        </w:rPr>
        <w:lastRenderedPageBreak/>
        <w:t xml:space="preserve">Observation </w:t>
      </w:r>
      <w:r w:rsidR="00BB288F">
        <w:rPr>
          <w:b/>
        </w:rPr>
        <w:t>4</w:t>
      </w:r>
      <w:r>
        <w:rPr>
          <w:b/>
        </w:rPr>
        <w:t xml:space="preserve">: The design of CHO </w:t>
      </w:r>
      <w:r w:rsidR="007B5E0D">
        <w:rPr>
          <w:b/>
        </w:rPr>
        <w:t>may</w:t>
      </w:r>
      <w:r>
        <w:rPr>
          <w:b/>
        </w:rPr>
        <w:t xml:space="preserve"> consider the behaviour of T310 in the light of </w:t>
      </w:r>
      <w:r w:rsidR="007B5E0D">
        <w:rPr>
          <w:b/>
        </w:rPr>
        <w:t xml:space="preserve">existing </w:t>
      </w:r>
      <w:r>
        <w:rPr>
          <w:b/>
        </w:rPr>
        <w:t>prepared target cell</w:t>
      </w:r>
      <w:r w:rsidR="00BB288F">
        <w:rPr>
          <w:b/>
        </w:rPr>
        <w:t>(</w:t>
      </w:r>
      <w:r w:rsidR="007B5E0D">
        <w:rPr>
          <w:b/>
        </w:rPr>
        <w:t>s</w:t>
      </w:r>
      <w:r w:rsidR="00BB288F">
        <w:rPr>
          <w:b/>
        </w:rPr>
        <w:t>)</w:t>
      </w:r>
      <w:r>
        <w:rPr>
          <w:b/>
        </w:rPr>
        <w:t xml:space="preserve">. </w:t>
      </w:r>
    </w:p>
    <w:p w14:paraId="4081DD7E" w14:textId="77777777" w:rsidR="00FC4D8C" w:rsidRDefault="00FC4D8C" w:rsidP="00FC4D8C">
      <w:pPr>
        <w:pStyle w:val="Heading2"/>
      </w:pPr>
      <w:r>
        <w:t>2.4</w:t>
      </w:r>
      <w:r>
        <w:tab/>
        <w:t>Improved handling of T304</w:t>
      </w:r>
    </w:p>
    <w:p w14:paraId="511B14A5" w14:textId="77777777" w:rsidR="00FC4D8C" w:rsidRDefault="00FC4D8C" w:rsidP="00FC4D8C">
      <w:pPr>
        <w:jc w:val="both"/>
      </w:pPr>
      <w:r>
        <w:t>If, during the execution phase of the CHO (i.e. during random access to a target for which the CHO condition has expired), a RACH problem is encountered, and there are further candidate target cells which have been prepared, it might be better to initiate the execution with another target even though the corresponding condition has not expired, rather than to keep on trying the problematic RACH until T304 expiry. Even if T304 expires, it could be better to initiate CHO execution to other prepared target cells (if exist) instead of initiating RRC connection re-establishment.</w:t>
      </w:r>
    </w:p>
    <w:p w14:paraId="16F3F109" w14:textId="5A0B4D71" w:rsidR="00FC4D8C" w:rsidRPr="00DA7580" w:rsidRDefault="00FC4D8C" w:rsidP="00FC4D8C">
      <w:pPr>
        <w:jc w:val="both"/>
        <w:rPr>
          <w:b/>
        </w:rPr>
      </w:pPr>
      <w:r>
        <w:rPr>
          <w:b/>
        </w:rPr>
        <w:t xml:space="preserve">Observation </w:t>
      </w:r>
      <w:r w:rsidR="0014585D">
        <w:rPr>
          <w:b/>
        </w:rPr>
        <w:t>5</w:t>
      </w:r>
      <w:r>
        <w:rPr>
          <w:b/>
        </w:rPr>
        <w:t>: The design of CHO may consider the behaviour when</w:t>
      </w:r>
      <w:r w:rsidR="00F9284C">
        <w:rPr>
          <w:b/>
        </w:rPr>
        <w:t xml:space="preserve"> </w:t>
      </w:r>
      <w:r>
        <w:rPr>
          <w:b/>
        </w:rPr>
        <w:t xml:space="preserve">T304 is running. </w:t>
      </w:r>
    </w:p>
    <w:p w14:paraId="47325850" w14:textId="19739AED" w:rsidR="00D52750" w:rsidRDefault="00D52750" w:rsidP="00D52750">
      <w:pPr>
        <w:pStyle w:val="Heading2"/>
      </w:pPr>
      <w:r>
        <w:t>2.</w:t>
      </w:r>
      <w:r w:rsidR="0014585D">
        <w:t>5</w:t>
      </w:r>
      <w:r>
        <w:tab/>
      </w:r>
      <w:r w:rsidR="007A5929">
        <w:t>Resource reservation in target cells</w:t>
      </w:r>
    </w:p>
    <w:p w14:paraId="2A9A989F" w14:textId="3EE67E6C" w:rsidR="007A5929" w:rsidRDefault="007A5929" w:rsidP="007A5929">
      <w:pPr>
        <w:jc w:val="both"/>
      </w:pPr>
      <w:r>
        <w:t>CHO will create additional challenges in the network. For legacy handover, the target cell will res</w:t>
      </w:r>
      <w:r w:rsidR="008509F3">
        <w:t>erve</w:t>
      </w:r>
      <w:r>
        <w:t xml:space="preserve"> radio resources to avoid contention when the UE shows up in the target cell, e.g. CFRA resources (dedicated preambles), capacity on the shared channels and on control channels. The cost for such a reservation </w:t>
      </w:r>
      <w:r w:rsidR="008509F3">
        <w:t>is</w:t>
      </w:r>
      <w:r>
        <w:t xml:space="preserve"> moderate for the legacy handover, since the UE typically immediately accesses the target.</w:t>
      </w:r>
    </w:p>
    <w:p w14:paraId="07DDE022" w14:textId="77777777" w:rsidR="007A5929" w:rsidRDefault="007A5929" w:rsidP="007A5929">
      <w:pPr>
        <w:jc w:val="both"/>
      </w:pPr>
      <w:r>
        <w:t>However, with CHO:</w:t>
      </w:r>
    </w:p>
    <w:p w14:paraId="7172C83B" w14:textId="03A909FB" w:rsidR="00D52750" w:rsidRDefault="007A5929" w:rsidP="007A5929">
      <w:pPr>
        <w:pStyle w:val="ListParagraph"/>
        <w:numPr>
          <w:ilvl w:val="0"/>
          <w:numId w:val="8"/>
        </w:numPr>
        <w:jc w:val="both"/>
      </w:pPr>
      <w:r>
        <w:t>The period until the UE accesses the target cell is uncertain, it can be rather long, especially when the CHO is initiated early.</w:t>
      </w:r>
    </w:p>
    <w:p w14:paraId="06F09AE8" w14:textId="50FBAFFE" w:rsidR="007A5929" w:rsidRDefault="007A5929" w:rsidP="007A5929">
      <w:pPr>
        <w:pStyle w:val="ListParagraph"/>
        <w:numPr>
          <w:ilvl w:val="0"/>
          <w:numId w:val="8"/>
        </w:numPr>
        <w:jc w:val="both"/>
      </w:pPr>
      <w:r>
        <w:t>Multiple target cells might be prepared</w:t>
      </w:r>
    </w:p>
    <w:p w14:paraId="629B8295" w14:textId="2B8CC483" w:rsidR="007A5929" w:rsidRDefault="007A5929" w:rsidP="007A5929">
      <w:pPr>
        <w:jc w:val="both"/>
      </w:pPr>
      <w:r>
        <w:t xml:space="preserve">So, the cost for resource reservation in the network will grow massively. It is likely that strict reservation will no longer be feasible, and the target cells </w:t>
      </w:r>
      <w:proofErr w:type="gramStart"/>
      <w:r>
        <w:t>have to</w:t>
      </w:r>
      <w:proofErr w:type="gramEnd"/>
      <w:r>
        <w:t xml:space="preserve"> do some overbooking. Note that in many cases any reservation will be in vain for quite some period, or even completely (if CHO is executed with another cell).</w:t>
      </w:r>
    </w:p>
    <w:p w14:paraId="32CE6DED" w14:textId="1DA8D736" w:rsidR="0014585D" w:rsidRDefault="0014585D" w:rsidP="007A5929">
      <w:pPr>
        <w:jc w:val="both"/>
      </w:pPr>
      <w:r>
        <w:t xml:space="preserve">Obviously, this problem </w:t>
      </w:r>
      <w:proofErr w:type="gramStart"/>
      <w:r>
        <w:t>has to</w:t>
      </w:r>
      <w:proofErr w:type="gramEnd"/>
      <w:r>
        <w:t xml:space="preserve"> be addressed in RAN3. The degree of resource overbooking in the target cell essentially depends on how </w:t>
      </w:r>
      <w:r w:rsidR="008509F3">
        <w:rPr>
          <w:lang w:val="pl-PL"/>
        </w:rPr>
        <w:t>"</w:t>
      </w:r>
      <w:r>
        <w:t>pro-active</w:t>
      </w:r>
      <w:r w:rsidR="008509F3">
        <w:t>ly”</w:t>
      </w:r>
      <w:r>
        <w:t xml:space="preserve"> the source cell configures the CHO (e.g. extremely early and to multiple cells). Hence, RAN3 could be asked to investigate </w:t>
      </w:r>
      <w:r w:rsidR="008509F3">
        <w:t>this issue by studying necessary</w:t>
      </w:r>
      <w:r>
        <w:t xml:space="preserve"> source cell to target cell </w:t>
      </w:r>
      <w:r w:rsidR="008509F3">
        <w:t xml:space="preserve">information exchange which </w:t>
      </w:r>
      <w:r>
        <w:t>may help to make the resource reservation more efficient.</w:t>
      </w:r>
    </w:p>
    <w:p w14:paraId="616EB07D" w14:textId="77777777" w:rsidR="0014585D" w:rsidRDefault="00D56BB5" w:rsidP="003339D8">
      <w:pPr>
        <w:jc w:val="both"/>
        <w:rPr>
          <w:b/>
        </w:rPr>
      </w:pPr>
      <w:r>
        <w:rPr>
          <w:b/>
        </w:rPr>
        <w:t xml:space="preserve">Observation </w:t>
      </w:r>
      <w:r w:rsidR="0014585D">
        <w:rPr>
          <w:b/>
        </w:rPr>
        <w:t>6</w:t>
      </w:r>
      <w:r>
        <w:rPr>
          <w:b/>
        </w:rPr>
        <w:t xml:space="preserve">: </w:t>
      </w:r>
      <w:r w:rsidR="0014585D">
        <w:rPr>
          <w:b/>
        </w:rPr>
        <w:t>CHO may massively increase the costs for resource reservation in handover target cell candidates</w:t>
      </w:r>
      <w:r w:rsidR="003339D8">
        <w:rPr>
          <w:b/>
        </w:rPr>
        <w:t>.</w:t>
      </w:r>
    </w:p>
    <w:p w14:paraId="71C7BBBA" w14:textId="03E6FFFF" w:rsidR="009D77B7" w:rsidRPr="00DA7580" w:rsidRDefault="0014585D" w:rsidP="003339D8">
      <w:pPr>
        <w:jc w:val="both"/>
        <w:rPr>
          <w:b/>
        </w:rPr>
      </w:pPr>
      <w:r>
        <w:rPr>
          <w:b/>
        </w:rPr>
        <w:t>Proposal 2: RAN3 should be involved to investigate the problem and to study</w:t>
      </w:r>
      <w:r w:rsidR="00D56BB5">
        <w:rPr>
          <w:b/>
        </w:rPr>
        <w:t xml:space="preserve"> </w:t>
      </w:r>
      <w:r w:rsidR="008509F3">
        <w:rPr>
          <w:b/>
        </w:rPr>
        <w:t xml:space="preserve">potential </w:t>
      </w:r>
      <w:r>
        <w:rPr>
          <w:b/>
        </w:rPr>
        <w:t>improvements.</w:t>
      </w:r>
    </w:p>
    <w:p w14:paraId="5EDB6265" w14:textId="400732C0" w:rsidR="007070A1" w:rsidRPr="006E13D1" w:rsidRDefault="00476772" w:rsidP="007070A1">
      <w:pPr>
        <w:pStyle w:val="Heading1"/>
      </w:pPr>
      <w:r>
        <w:t>3</w:t>
      </w:r>
      <w:r w:rsidR="007070A1" w:rsidRPr="006E13D1">
        <w:tab/>
      </w:r>
      <w:r w:rsidR="007070A1">
        <w:t>C</w:t>
      </w:r>
      <w:r w:rsidR="003912CB">
        <w:t>onclusions</w:t>
      </w:r>
    </w:p>
    <w:p w14:paraId="0E82DF09" w14:textId="7CB727EB" w:rsidR="00063C02" w:rsidRDefault="008509F3" w:rsidP="00CD4C7B">
      <w:r>
        <w:t>This paper discussed the solutions c</w:t>
      </w:r>
      <w:r w:rsidR="002C7471">
        <w:t>lassified as CHO enhancements (i.e. not essential components of basic CHO solution). As a result, we made the following observations and proposals:</w:t>
      </w:r>
    </w:p>
    <w:p w14:paraId="615AE849" w14:textId="7EA6DA2A" w:rsidR="00550379" w:rsidRDefault="00550379" w:rsidP="00550379">
      <w:pPr>
        <w:jc w:val="both"/>
        <w:rPr>
          <w:b/>
        </w:rPr>
      </w:pPr>
      <w:r>
        <w:rPr>
          <w:b/>
        </w:rPr>
        <w:t>Observation 1: A “bye” message can help the source cell to stop transmission and start packet forwarding exactly when needed</w:t>
      </w:r>
      <w:r w:rsidR="00F9284C">
        <w:rPr>
          <w:b/>
        </w:rPr>
        <w:t>.</w:t>
      </w:r>
    </w:p>
    <w:p w14:paraId="778E17FA" w14:textId="469E184B" w:rsidR="00550379" w:rsidRDefault="00550379" w:rsidP="00550379">
      <w:pPr>
        <w:jc w:val="both"/>
        <w:rPr>
          <w:b/>
        </w:rPr>
      </w:pPr>
      <w:r>
        <w:rPr>
          <w:b/>
        </w:rPr>
        <w:t xml:space="preserve">Observation 2: A significant failure probability is inherent to </w:t>
      </w:r>
      <w:r w:rsidR="00F9284C">
        <w:rPr>
          <w:b/>
        </w:rPr>
        <w:t>“</w:t>
      </w:r>
      <w:r>
        <w:rPr>
          <w:b/>
        </w:rPr>
        <w:t>bye</w:t>
      </w:r>
      <w:r w:rsidR="00F9284C">
        <w:rPr>
          <w:b/>
        </w:rPr>
        <w:t>”</w:t>
      </w:r>
      <w:r>
        <w:rPr>
          <w:b/>
        </w:rPr>
        <w:t xml:space="preserve"> message and thus the source cell cannot rely on receiving it. </w:t>
      </w:r>
    </w:p>
    <w:p w14:paraId="213ABB66" w14:textId="5D99D25F" w:rsidR="00550379" w:rsidRDefault="00550379" w:rsidP="00550379">
      <w:pPr>
        <w:jc w:val="both"/>
        <w:rPr>
          <w:b/>
        </w:rPr>
      </w:pPr>
      <w:r>
        <w:rPr>
          <w:b/>
        </w:rPr>
        <w:t>Proposal 1: “bye” message is considered as a useful improvement, but not as a baseline CHO procedure.</w:t>
      </w:r>
    </w:p>
    <w:p w14:paraId="303FFF2B" w14:textId="2F12EA12" w:rsidR="00550379" w:rsidRDefault="00550379" w:rsidP="00550379">
      <w:pPr>
        <w:jc w:val="both"/>
        <w:rPr>
          <w:b/>
        </w:rPr>
      </w:pPr>
      <w:r>
        <w:rPr>
          <w:b/>
        </w:rPr>
        <w:t>Observation 3: Compatibility with the solutions minimizing the user data interruption shall be guaranteed once the baseline operation has been clarified.</w:t>
      </w:r>
    </w:p>
    <w:p w14:paraId="3C98C54A" w14:textId="77777777" w:rsidR="00550379" w:rsidRDefault="00550379" w:rsidP="00550379">
      <w:pPr>
        <w:jc w:val="both"/>
        <w:rPr>
          <w:b/>
        </w:rPr>
      </w:pPr>
      <w:r>
        <w:rPr>
          <w:b/>
        </w:rPr>
        <w:t xml:space="preserve">Observation 4: The design of CHO may consider the behaviour of T310 in the light of existing prepared target cell(s). </w:t>
      </w:r>
    </w:p>
    <w:p w14:paraId="55F5E960" w14:textId="77777777" w:rsidR="00550379" w:rsidRPr="00DA7580" w:rsidRDefault="00550379" w:rsidP="00550379">
      <w:pPr>
        <w:jc w:val="both"/>
        <w:rPr>
          <w:b/>
        </w:rPr>
      </w:pPr>
      <w:r>
        <w:rPr>
          <w:b/>
        </w:rPr>
        <w:t xml:space="preserve">Observation 5: The design of CHO may consider the behaviour whenT304 is running. </w:t>
      </w:r>
    </w:p>
    <w:p w14:paraId="27BAC12A" w14:textId="77777777" w:rsidR="00550379" w:rsidRDefault="00550379" w:rsidP="00550379">
      <w:pPr>
        <w:jc w:val="both"/>
        <w:rPr>
          <w:b/>
        </w:rPr>
      </w:pPr>
      <w:r>
        <w:rPr>
          <w:b/>
        </w:rPr>
        <w:t>Observation 6: CHO may massively increase the costs for resource reservation in handover target cell candidates.</w:t>
      </w:r>
    </w:p>
    <w:p w14:paraId="198368DF" w14:textId="675AD6BB" w:rsidR="00550379" w:rsidRPr="00F9284C" w:rsidRDefault="00550379" w:rsidP="00F9284C">
      <w:pPr>
        <w:jc w:val="both"/>
        <w:rPr>
          <w:b/>
        </w:rPr>
      </w:pPr>
      <w:r>
        <w:rPr>
          <w:b/>
        </w:rPr>
        <w:t>Proposal 2: RAN3 should be involved to investigate the problem and to study potential improvements.</w:t>
      </w:r>
    </w:p>
    <w:p w14:paraId="3460D97F" w14:textId="77777777" w:rsidR="00021DD9" w:rsidRPr="006E13D1" w:rsidRDefault="00021DD9" w:rsidP="00021DD9">
      <w:pPr>
        <w:pStyle w:val="Heading1"/>
      </w:pPr>
      <w:r w:rsidRPr="006E13D1">
        <w:lastRenderedPageBreak/>
        <w:t>References</w:t>
      </w:r>
    </w:p>
    <w:p w14:paraId="3DCD3723" w14:textId="345873F5" w:rsidR="00021DD9" w:rsidRDefault="00924DBD" w:rsidP="00550379">
      <w:pPr>
        <w:numPr>
          <w:ilvl w:val="0"/>
          <w:numId w:val="4"/>
        </w:numPr>
        <w:overflowPunct w:val="0"/>
        <w:autoSpaceDE w:val="0"/>
        <w:autoSpaceDN w:val="0"/>
        <w:adjustRightInd w:val="0"/>
        <w:textAlignment w:val="baseline"/>
      </w:pPr>
      <w:bookmarkStart w:id="0" w:name="_Ref535824419"/>
      <w:bookmarkStart w:id="1" w:name="_Ref874297"/>
      <w:bookmarkStart w:id="2" w:name="_Ref75086397"/>
      <w:bookmarkStart w:id="3" w:name="_Ref525555002"/>
      <w:r w:rsidRPr="00924DBD">
        <w:t>R2-190061</w:t>
      </w:r>
      <w:r>
        <w:t>3</w:t>
      </w:r>
      <w:r w:rsidR="00021DD9">
        <w:t>,</w:t>
      </w:r>
      <w:r w:rsidR="00021DD9" w:rsidRPr="006E13D1">
        <w:t xml:space="preserve"> </w:t>
      </w:r>
      <w:r>
        <w:rPr>
          <w:i/>
        </w:rPr>
        <w:t>Basic</w:t>
      </w:r>
      <w:r w:rsidR="00C76B2B" w:rsidRPr="00C76B2B">
        <w:rPr>
          <w:i/>
        </w:rPr>
        <w:t xml:space="preserve"> details on Conditional Handover in E-UTRAN</w:t>
      </w:r>
      <w:r w:rsidR="00021DD9">
        <w:t xml:space="preserve"> – </w:t>
      </w:r>
      <w:bookmarkStart w:id="4" w:name="_GoBack"/>
      <w:bookmarkEnd w:id="0"/>
      <w:bookmarkEnd w:id="4"/>
      <w:r w:rsidR="008509F3">
        <w:t>3GPP TSG-RAN WG2 Meeting #105 Athens, Greece, 25 Feb - 01 Mar 2019</w:t>
      </w:r>
      <w:bookmarkEnd w:id="1"/>
    </w:p>
    <w:bookmarkEnd w:id="2"/>
    <w:bookmarkEnd w:id="3"/>
    <w:p w14:paraId="0A6A2DF2" w14:textId="77777777" w:rsidR="003339D8" w:rsidRDefault="003339D8" w:rsidP="00C76B2B">
      <w:pPr>
        <w:overflowPunct w:val="0"/>
        <w:autoSpaceDE w:val="0"/>
        <w:autoSpaceDN w:val="0"/>
        <w:adjustRightInd w:val="0"/>
        <w:textAlignment w:val="baseline"/>
      </w:pPr>
    </w:p>
    <w:sectPr w:rsidR="003339D8" w:rsidSect="00BF1B1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B3A3C" w14:textId="77777777" w:rsidR="004D67B7" w:rsidRDefault="004D67B7">
      <w:r>
        <w:separator/>
      </w:r>
    </w:p>
  </w:endnote>
  <w:endnote w:type="continuationSeparator" w:id="0">
    <w:p w14:paraId="25124E9F" w14:textId="77777777" w:rsidR="004D67B7" w:rsidRDefault="004D6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43" w:usb2="00000009" w:usb3="00000000" w:csb0="000001F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EE"/>
    <w:family w:val="swiss"/>
    <w:pitch w:val="variable"/>
    <w:sig w:usb0="A0002AEF" w:usb1="4000207B" w:usb2="00000000" w:usb3="00000000" w:csb0="000001F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F243D6" w:rsidRDefault="00F243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F243D6" w:rsidRDefault="00F243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F243D6" w:rsidRDefault="00F243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81766" w14:textId="77777777" w:rsidR="004D67B7" w:rsidRDefault="004D67B7">
      <w:r>
        <w:separator/>
      </w:r>
    </w:p>
  </w:footnote>
  <w:footnote w:type="continuationSeparator" w:id="0">
    <w:p w14:paraId="166089BE" w14:textId="77777777" w:rsidR="004D67B7" w:rsidRDefault="004D6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F243D6" w:rsidRDefault="00F243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F243D6" w:rsidRDefault="00F243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F243D6" w:rsidRDefault="00F243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C40E2B"/>
    <w:multiLevelType w:val="hybridMultilevel"/>
    <w:tmpl w:val="6A2EED48"/>
    <w:lvl w:ilvl="0" w:tplc="5AC0D60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1B1679F"/>
    <w:multiLevelType w:val="hybridMultilevel"/>
    <w:tmpl w:val="7C9E1A92"/>
    <w:lvl w:ilvl="0" w:tplc="177A06A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61B"/>
    <w:rsid w:val="00021BEB"/>
    <w:rsid w:val="00021DD9"/>
    <w:rsid w:val="00033397"/>
    <w:rsid w:val="00040095"/>
    <w:rsid w:val="00054FC9"/>
    <w:rsid w:val="00063C02"/>
    <w:rsid w:val="00080512"/>
    <w:rsid w:val="0008251E"/>
    <w:rsid w:val="00090468"/>
    <w:rsid w:val="00095856"/>
    <w:rsid w:val="000B7BCF"/>
    <w:rsid w:val="000C008C"/>
    <w:rsid w:val="000C522B"/>
    <w:rsid w:val="000D58AB"/>
    <w:rsid w:val="000E13AB"/>
    <w:rsid w:val="001109C8"/>
    <w:rsid w:val="00112F1A"/>
    <w:rsid w:val="00116974"/>
    <w:rsid w:val="00134ADC"/>
    <w:rsid w:val="00145075"/>
    <w:rsid w:val="0014585D"/>
    <w:rsid w:val="00171701"/>
    <w:rsid w:val="001741A0"/>
    <w:rsid w:val="00175FA0"/>
    <w:rsid w:val="00194CD0"/>
    <w:rsid w:val="001A7D54"/>
    <w:rsid w:val="001B42C7"/>
    <w:rsid w:val="001B49C9"/>
    <w:rsid w:val="001C4F79"/>
    <w:rsid w:val="001D274A"/>
    <w:rsid w:val="001E628C"/>
    <w:rsid w:val="001F168B"/>
    <w:rsid w:val="001F7831"/>
    <w:rsid w:val="00204045"/>
    <w:rsid w:val="0020606E"/>
    <w:rsid w:val="0020712B"/>
    <w:rsid w:val="0022606D"/>
    <w:rsid w:val="00231728"/>
    <w:rsid w:val="00231804"/>
    <w:rsid w:val="002610D8"/>
    <w:rsid w:val="00273840"/>
    <w:rsid w:val="002747EC"/>
    <w:rsid w:val="002855BF"/>
    <w:rsid w:val="002A1CE9"/>
    <w:rsid w:val="002C7471"/>
    <w:rsid w:val="002D1A78"/>
    <w:rsid w:val="002D694C"/>
    <w:rsid w:val="002F0D22"/>
    <w:rsid w:val="002F42E5"/>
    <w:rsid w:val="003172DC"/>
    <w:rsid w:val="00325AE3"/>
    <w:rsid w:val="00326069"/>
    <w:rsid w:val="003339D8"/>
    <w:rsid w:val="0035462D"/>
    <w:rsid w:val="00364B41"/>
    <w:rsid w:val="003912CB"/>
    <w:rsid w:val="003A41EF"/>
    <w:rsid w:val="003A6B2A"/>
    <w:rsid w:val="003B40AD"/>
    <w:rsid w:val="003C1827"/>
    <w:rsid w:val="003C4E37"/>
    <w:rsid w:val="003D38F4"/>
    <w:rsid w:val="003E16BE"/>
    <w:rsid w:val="003F4E28"/>
    <w:rsid w:val="004006E8"/>
    <w:rsid w:val="00401855"/>
    <w:rsid w:val="0042406B"/>
    <w:rsid w:val="00453CE6"/>
    <w:rsid w:val="00465587"/>
    <w:rsid w:val="00476772"/>
    <w:rsid w:val="00477455"/>
    <w:rsid w:val="004A1F7B"/>
    <w:rsid w:val="004C44D2"/>
    <w:rsid w:val="004D3578"/>
    <w:rsid w:val="004D380D"/>
    <w:rsid w:val="004D3D5C"/>
    <w:rsid w:val="004D67B7"/>
    <w:rsid w:val="004E213A"/>
    <w:rsid w:val="00500E35"/>
    <w:rsid w:val="00503171"/>
    <w:rsid w:val="00506C28"/>
    <w:rsid w:val="00534DA0"/>
    <w:rsid w:val="00535B46"/>
    <w:rsid w:val="00543E6C"/>
    <w:rsid w:val="00550379"/>
    <w:rsid w:val="0056065F"/>
    <w:rsid w:val="00565087"/>
    <w:rsid w:val="0056573F"/>
    <w:rsid w:val="005E17C6"/>
    <w:rsid w:val="00611566"/>
    <w:rsid w:val="00646D99"/>
    <w:rsid w:val="00656910"/>
    <w:rsid w:val="006C66D8"/>
    <w:rsid w:val="006D1E24"/>
    <w:rsid w:val="006E1417"/>
    <w:rsid w:val="006F6A2C"/>
    <w:rsid w:val="00704730"/>
    <w:rsid w:val="007070A1"/>
    <w:rsid w:val="007071D8"/>
    <w:rsid w:val="00710201"/>
    <w:rsid w:val="0072436A"/>
    <w:rsid w:val="007342B5"/>
    <w:rsid w:val="00734A5B"/>
    <w:rsid w:val="00744E76"/>
    <w:rsid w:val="00745D1D"/>
    <w:rsid w:val="00752222"/>
    <w:rsid w:val="00757D40"/>
    <w:rsid w:val="0076184D"/>
    <w:rsid w:val="0076218A"/>
    <w:rsid w:val="007647C9"/>
    <w:rsid w:val="00780A21"/>
    <w:rsid w:val="00781F0F"/>
    <w:rsid w:val="0078727C"/>
    <w:rsid w:val="0079049D"/>
    <w:rsid w:val="00793DC5"/>
    <w:rsid w:val="007A5929"/>
    <w:rsid w:val="007B18D8"/>
    <w:rsid w:val="007B5E0D"/>
    <w:rsid w:val="007C095F"/>
    <w:rsid w:val="007C2DD0"/>
    <w:rsid w:val="008028A4"/>
    <w:rsid w:val="00813245"/>
    <w:rsid w:val="00815AC2"/>
    <w:rsid w:val="00817D2F"/>
    <w:rsid w:val="008509F3"/>
    <w:rsid w:val="00853B79"/>
    <w:rsid w:val="008768CA"/>
    <w:rsid w:val="00877EF9"/>
    <w:rsid w:val="00880559"/>
    <w:rsid w:val="008867F4"/>
    <w:rsid w:val="008B5306"/>
    <w:rsid w:val="008D2E4D"/>
    <w:rsid w:val="008E2AE4"/>
    <w:rsid w:val="008F396F"/>
    <w:rsid w:val="0090271F"/>
    <w:rsid w:val="00902DB9"/>
    <w:rsid w:val="0090466A"/>
    <w:rsid w:val="00924DBD"/>
    <w:rsid w:val="00936071"/>
    <w:rsid w:val="00940212"/>
    <w:rsid w:val="00942EC2"/>
    <w:rsid w:val="009534C2"/>
    <w:rsid w:val="00961B32"/>
    <w:rsid w:val="00962509"/>
    <w:rsid w:val="00970BCB"/>
    <w:rsid w:val="00970DB3"/>
    <w:rsid w:val="00974BB0"/>
    <w:rsid w:val="009763D6"/>
    <w:rsid w:val="009A0AF3"/>
    <w:rsid w:val="009B07CD"/>
    <w:rsid w:val="009C19E9"/>
    <w:rsid w:val="009D74A6"/>
    <w:rsid w:val="009D77B7"/>
    <w:rsid w:val="00A10F02"/>
    <w:rsid w:val="00A204CA"/>
    <w:rsid w:val="00A250A7"/>
    <w:rsid w:val="00A53724"/>
    <w:rsid w:val="00A82346"/>
    <w:rsid w:val="00A9671C"/>
    <w:rsid w:val="00AA1553"/>
    <w:rsid w:val="00AA7061"/>
    <w:rsid w:val="00AC251F"/>
    <w:rsid w:val="00B05380"/>
    <w:rsid w:val="00B05962"/>
    <w:rsid w:val="00B15449"/>
    <w:rsid w:val="00B27303"/>
    <w:rsid w:val="00B47FD1"/>
    <w:rsid w:val="00B516BB"/>
    <w:rsid w:val="00B71493"/>
    <w:rsid w:val="00B75D2A"/>
    <w:rsid w:val="00B84DB2"/>
    <w:rsid w:val="00BB288F"/>
    <w:rsid w:val="00BC2862"/>
    <w:rsid w:val="00BC3555"/>
    <w:rsid w:val="00BF1B1C"/>
    <w:rsid w:val="00C00C44"/>
    <w:rsid w:val="00C12B51"/>
    <w:rsid w:val="00C16C24"/>
    <w:rsid w:val="00C21E01"/>
    <w:rsid w:val="00C24650"/>
    <w:rsid w:val="00C25465"/>
    <w:rsid w:val="00C33079"/>
    <w:rsid w:val="00C55AFE"/>
    <w:rsid w:val="00C61E0E"/>
    <w:rsid w:val="00C76B2B"/>
    <w:rsid w:val="00C83A13"/>
    <w:rsid w:val="00C9068C"/>
    <w:rsid w:val="00C91DE5"/>
    <w:rsid w:val="00C92967"/>
    <w:rsid w:val="00CA3D0C"/>
    <w:rsid w:val="00CA654B"/>
    <w:rsid w:val="00CB72B8"/>
    <w:rsid w:val="00CD4C7B"/>
    <w:rsid w:val="00CF1B30"/>
    <w:rsid w:val="00D13605"/>
    <w:rsid w:val="00D33BE3"/>
    <w:rsid w:val="00D36331"/>
    <w:rsid w:val="00D3792D"/>
    <w:rsid w:val="00D42FAF"/>
    <w:rsid w:val="00D52750"/>
    <w:rsid w:val="00D55E47"/>
    <w:rsid w:val="00D56BB5"/>
    <w:rsid w:val="00D62E19"/>
    <w:rsid w:val="00D67CD1"/>
    <w:rsid w:val="00D738D6"/>
    <w:rsid w:val="00D80795"/>
    <w:rsid w:val="00D854BE"/>
    <w:rsid w:val="00D87E00"/>
    <w:rsid w:val="00D9134D"/>
    <w:rsid w:val="00D96D11"/>
    <w:rsid w:val="00DA664A"/>
    <w:rsid w:val="00DA7580"/>
    <w:rsid w:val="00DA7A03"/>
    <w:rsid w:val="00DB0DB8"/>
    <w:rsid w:val="00DB1818"/>
    <w:rsid w:val="00DB441C"/>
    <w:rsid w:val="00DC309B"/>
    <w:rsid w:val="00DC4DA2"/>
    <w:rsid w:val="00E1197A"/>
    <w:rsid w:val="00E13FDB"/>
    <w:rsid w:val="00E4079B"/>
    <w:rsid w:val="00E46C08"/>
    <w:rsid w:val="00E471CF"/>
    <w:rsid w:val="00E524D9"/>
    <w:rsid w:val="00E62835"/>
    <w:rsid w:val="00E76B0E"/>
    <w:rsid w:val="00E77645"/>
    <w:rsid w:val="00E83697"/>
    <w:rsid w:val="00EA54B7"/>
    <w:rsid w:val="00EC4A25"/>
    <w:rsid w:val="00F025A2"/>
    <w:rsid w:val="00F07388"/>
    <w:rsid w:val="00F2026E"/>
    <w:rsid w:val="00F2210A"/>
    <w:rsid w:val="00F243D6"/>
    <w:rsid w:val="00F37743"/>
    <w:rsid w:val="00F4462B"/>
    <w:rsid w:val="00F458DC"/>
    <w:rsid w:val="00F515F9"/>
    <w:rsid w:val="00F54A3D"/>
    <w:rsid w:val="00F54CB0"/>
    <w:rsid w:val="00F5556A"/>
    <w:rsid w:val="00F653B8"/>
    <w:rsid w:val="00F71B89"/>
    <w:rsid w:val="00F7353C"/>
    <w:rsid w:val="00F76F8F"/>
    <w:rsid w:val="00F84ED3"/>
    <w:rsid w:val="00F9284C"/>
    <w:rsid w:val="00F941DF"/>
    <w:rsid w:val="00FA1266"/>
    <w:rsid w:val="00FA1F60"/>
    <w:rsid w:val="00FA4528"/>
    <w:rsid w:val="00FB36FA"/>
    <w:rsid w:val="00FC1192"/>
    <w:rsid w:val="00FC4D8C"/>
    <w:rsid w:val="00FE251B"/>
    <w:rsid w:val="261989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F458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53B79"/>
    <w:pPr>
      <w:ind w:left="720"/>
      <w:contextualSpacing/>
    </w:pPr>
  </w:style>
  <w:style w:type="character" w:styleId="CommentReference">
    <w:name w:val="annotation reference"/>
    <w:basedOn w:val="DefaultParagraphFont"/>
    <w:rsid w:val="00780A21"/>
    <w:rPr>
      <w:sz w:val="16"/>
      <w:szCs w:val="16"/>
    </w:rPr>
  </w:style>
  <w:style w:type="paragraph" w:styleId="CommentText">
    <w:name w:val="annotation text"/>
    <w:basedOn w:val="Normal"/>
    <w:link w:val="CommentTextChar"/>
    <w:rsid w:val="00780A21"/>
  </w:style>
  <w:style w:type="character" w:customStyle="1" w:styleId="CommentTextChar">
    <w:name w:val="Comment Text Char"/>
    <w:basedOn w:val="DefaultParagraphFont"/>
    <w:link w:val="CommentText"/>
    <w:rsid w:val="00780A21"/>
    <w:rPr>
      <w:lang w:eastAsia="en-US"/>
    </w:rPr>
  </w:style>
  <w:style w:type="paragraph" w:styleId="CommentSubject">
    <w:name w:val="annotation subject"/>
    <w:basedOn w:val="CommentText"/>
    <w:next w:val="CommentText"/>
    <w:link w:val="CommentSubjectChar"/>
    <w:rsid w:val="00780A21"/>
    <w:rPr>
      <w:b/>
      <w:bCs/>
    </w:rPr>
  </w:style>
  <w:style w:type="character" w:customStyle="1" w:styleId="CommentSubjectChar">
    <w:name w:val="Comment Subject Char"/>
    <w:basedOn w:val="CommentTextChar"/>
    <w:link w:val="CommentSubject"/>
    <w:rsid w:val="00780A21"/>
    <w:rPr>
      <w:b/>
      <w:bCs/>
      <w:lang w:eastAsia="en-US"/>
    </w:rPr>
  </w:style>
  <w:style w:type="character" w:customStyle="1" w:styleId="Heading2Char">
    <w:name w:val="Heading 2 Char"/>
    <w:basedOn w:val="DefaultParagraphFont"/>
    <w:link w:val="Heading2"/>
    <w:rsid w:val="0009585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55316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5AIRPNAIUNRU-859666464-4633</_dlc_DocId>
    <_dlc_DocIdUrl xmlns="71c5aaf6-e6ce-465b-b873-5148d2a4c105">
      <Url>https://nokia.sharepoint.com/sites/c5g/e2earch/_layouts/15/DocIdRedir.aspx?ID=5AIRPNAIUNRU-859666464-4633</Url>
      <Description>5AIRPNAIUNRU-859666464-4633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41F5109-97A7-427E-A803-E4645DCD8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3</Pages>
  <Words>1002</Words>
  <Characters>5713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Nokia</cp:lastModifiedBy>
  <cp:revision>33</cp:revision>
  <dcterms:created xsi:type="dcterms:W3CDTF">2019-01-30T12:14:00Z</dcterms:created>
  <dcterms:modified xsi:type="dcterms:W3CDTF">2019-02-13T16:43:00Z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c43246d1-6f24-4157-95e9-9e2a3881b1ea</vt:lpwstr>
  </property>
  <property fmtid="{D5CDD505-2E9C-101B-9397-08002B2CF9AE}" pid="4" name="AuthorIds_UIVersion_4608">
    <vt:lpwstr>723</vt:lpwstr>
  </property>
  <property fmtid="{D5CDD505-2E9C-101B-9397-08002B2CF9AE}" pid="5" name="AuthorIds_UIVersion_5120">
    <vt:lpwstr>723</vt:lpwstr>
  </property>
</Properties>
</file>